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D5" w:rsidRPr="00111E1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111E15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№ 9</w:t>
      </w:r>
    </w:p>
    <w:p w:rsidR="00DF07D5" w:rsidRPr="00111E1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111E15">
        <w:rPr>
          <w:rFonts w:ascii="Times New Roman" w:hAnsi="Times New Roman"/>
          <w:bCs/>
          <w:sz w:val="28"/>
          <w:szCs w:val="28"/>
          <w:lang w:eastAsia="ru-RU"/>
        </w:rPr>
        <w:t>к решению Думы города Пыть-Яха</w:t>
      </w: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111E15">
        <w:rPr>
          <w:rFonts w:ascii="Times New Roman" w:hAnsi="Times New Roman"/>
          <w:bCs/>
          <w:sz w:val="28"/>
          <w:szCs w:val="28"/>
          <w:lang w:eastAsia="ru-RU"/>
        </w:rPr>
        <w:t>от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13.11.2020 № 355</w:t>
      </w: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«Приложение № 11</w:t>
      </w: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 решению Думы города Пыть-Яха</w:t>
      </w: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19.12.2019 № 285</w:t>
      </w:r>
    </w:p>
    <w:p w:rsidR="00DF07D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DF07D5" w:rsidRPr="00111E15" w:rsidRDefault="00DF07D5" w:rsidP="00111E15">
      <w:pPr>
        <w:spacing w:after="0" w:line="240" w:lineRule="auto"/>
        <w:ind w:left="-284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hAnsi="Times New Roman"/>
          <w:bCs/>
          <w:sz w:val="28"/>
          <w:szCs w:val="28"/>
          <w:lang w:eastAsia="ru-RU"/>
        </w:rPr>
        <w:t xml:space="preserve">     </w:t>
      </w:r>
    </w:p>
    <w:p w:rsidR="00DF07D5" w:rsidRPr="00F1282F" w:rsidRDefault="00DF07D5" w:rsidP="003F1CCF">
      <w:pPr>
        <w:spacing w:after="0" w:line="240" w:lineRule="auto"/>
        <w:ind w:left="-28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1282F">
        <w:rPr>
          <w:rFonts w:ascii="Times New Roman" w:hAnsi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</w:p>
    <w:p w:rsidR="00DF07D5" w:rsidRDefault="00DF07D5" w:rsidP="003F1CCF">
      <w:pPr>
        <w:spacing w:after="0" w:line="240" w:lineRule="auto"/>
        <w:ind w:left="12460" w:firstLine="284"/>
        <w:jc w:val="right"/>
        <w:rPr>
          <w:rFonts w:ascii="Times New Roman" w:hAnsi="Times New Roman"/>
          <w:bCs/>
          <w:szCs w:val="28"/>
          <w:lang w:eastAsia="ru-RU"/>
        </w:rPr>
      </w:pPr>
      <w:r>
        <w:rPr>
          <w:rFonts w:ascii="Times New Roman" w:hAnsi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hAnsi="Times New Roman"/>
          <w:bCs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63"/>
        <w:gridCol w:w="548"/>
        <w:gridCol w:w="423"/>
        <w:gridCol w:w="468"/>
        <w:gridCol w:w="1477"/>
        <w:gridCol w:w="522"/>
        <w:gridCol w:w="1391"/>
        <w:gridCol w:w="1328"/>
      </w:tblGrid>
      <w:tr w:rsidR="00DF07D5" w:rsidRPr="00A2611C" w:rsidTr="003F1CCF">
        <w:trPr>
          <w:cantSplit/>
          <w:trHeight w:val="230"/>
          <w:tblHeader/>
        </w:trPr>
        <w:tc>
          <w:tcPr>
            <w:tcW w:w="3066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133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47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464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64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7" w:type="pct"/>
            <w:vMerge w:val="restart"/>
            <w:noWrap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417" w:type="pct"/>
            <w:vMerge w:val="restar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DF07D5" w:rsidRPr="00A2611C" w:rsidTr="003F1CCF">
        <w:trPr>
          <w:cantSplit/>
          <w:trHeight w:val="450"/>
          <w:tblHeader/>
        </w:trPr>
        <w:tc>
          <w:tcPr>
            <w:tcW w:w="3066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4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  <w:vAlign w:val="center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07D5" w:rsidRPr="00A2611C" w:rsidTr="003F1CCF">
        <w:trPr>
          <w:cantSplit/>
          <w:trHeight w:val="20"/>
          <w:tblHeader/>
        </w:trPr>
        <w:tc>
          <w:tcPr>
            <w:tcW w:w="3066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4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7" w:type="pct"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7" w:type="pct"/>
            <w:noWrap/>
            <w:vAlign w:val="center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24 629,6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5 130 604,7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460 914,3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134 894,6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127 700,9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6 303,7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27 776,2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2 156,0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290 677,8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7 785,2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1 634,4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4 042,8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3 797,8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10 1 10 99990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21 775,1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3 723,4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18 051,7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17 411,5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198 458,3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197 597,3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196 329,5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159 052,6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33 570,6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4 611,9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4 338,8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30 831,2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882,1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21 670,3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297 124,6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3 816,4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2 390,3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1 559,0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831,3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910,7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73 117,9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71 264,7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67 806,7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1 819,7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92 524,3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92 024,3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88 255,2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58 158,6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29 115,6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2 805,5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ПИР "Строительство участка ливневого стока по ул.Магистральная"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1 184,7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26 310,1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3 769,1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5 735,7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87 028,1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5 258,0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37 414,8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12 912,0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11 912,0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4 650,0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6 912,0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03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20 730,3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3 522,5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8 566,2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8 548,2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3 444,2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3 099,8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889,7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14 5 01 99990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33 624,5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1 204 672,4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470 674,6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466 590,7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6 532,6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8 944,1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5 339,2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4 083,9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526 197,1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523 925,9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395 749,8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2 842,1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357 670,3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621,9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128 176,1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96 513,9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162 329,3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5 123,7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08 2 06 82672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06 S2672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358,7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29 018,8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10 747,4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126 454,8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17 168,5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3 497,2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11 630,7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26 924,0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25 973,7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3 999,1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45 471,4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5 971,4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39 180,5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38 022,2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1 957 860,9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1 366 564,1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645 798,3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642 409,9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137 334,2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1 007 024,0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928 477,1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1 707,5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1 540,3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926 351,5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66 851,0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55 743,6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11 107,4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10 155,6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1 718,6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2 189,0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1 995,0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13 452,9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12 260,5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1 192,4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78 372,0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3 277,0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1 777,0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1 527,0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131 884,7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4 019,5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2 856,8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1 162,7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2 823,4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443,0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1 399,9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101 041,2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35 167,6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65 833,7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65 671,5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22 157,7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36 856,7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6 208,5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170 218,1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163 949,5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160 152,7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76 745,6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65 579,1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64 941,1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11 166,5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82 621,5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82 361,5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04 5 01 00590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3 796,8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6 268,6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5 995,6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5 991,6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395 513,7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84 426,7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6 541,0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307 617,3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524,0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67 733,0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66 079,2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20 985,0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45 094,2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30 257,9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13 622,4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13 494,5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13 494,5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1 312,7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567 785,2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93 168,0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468 409,7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1 066,6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437 633,4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435 442,2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2 191,2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2 031,2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5 897,6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5 892,8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  <w:bookmarkStart w:id="0" w:name="_GoBack"/>
            <w:bookmarkEnd w:id="0"/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41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F07D5" w:rsidRPr="00A2611C" w:rsidTr="003F1CCF">
        <w:trPr>
          <w:cantSplit/>
          <w:trHeight w:val="20"/>
        </w:trPr>
        <w:tc>
          <w:tcPr>
            <w:tcW w:w="3066" w:type="pct"/>
            <w:noWrap/>
          </w:tcPr>
          <w:p w:rsidR="00DF07D5" w:rsidRPr="00CE5A32" w:rsidRDefault="00DF07D5" w:rsidP="003F1C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2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" w:type="pct"/>
            <w:noWrap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5 155 234,3</w:t>
            </w:r>
          </w:p>
        </w:tc>
        <w:tc>
          <w:tcPr>
            <w:tcW w:w="417" w:type="pct"/>
            <w:vAlign w:val="bottom"/>
          </w:tcPr>
          <w:p w:rsidR="00DF07D5" w:rsidRPr="00CE5A32" w:rsidRDefault="00DF07D5" w:rsidP="003F1CC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E5A32">
              <w:rPr>
                <w:rFonts w:ascii="Times New Roman" w:hAnsi="Times New Roman"/>
                <w:sz w:val="20"/>
                <w:szCs w:val="20"/>
                <w:lang w:eastAsia="ru-RU"/>
              </w:rPr>
              <w:t>1 508 025,0</w:t>
            </w:r>
          </w:p>
        </w:tc>
      </w:tr>
    </w:tbl>
    <w:p w:rsidR="00DF07D5" w:rsidRDefault="00DF07D5">
      <w:r>
        <w:rPr>
          <w:noProof/>
          <w:lang w:eastAsia="ru-RU"/>
        </w:rPr>
        <w:pict>
          <v:rect id="Прямоугольник 1" o:spid="_x0000_s1026" style="position:absolute;margin-left:812.1pt;margin-top:-18.8pt;width:30.75pt;height:24.6pt;z-index:25165824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" filled="f" stroked="f">
            <v:textbox>
              <w:txbxContent>
                <w:p w:rsidR="00DF07D5" w:rsidRPr="00224ABD" w:rsidRDefault="00DF07D5" w:rsidP="003F1CCF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4ABD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  <w10:wrap anchorx="margin"/>
          </v:rect>
        </w:pict>
      </w:r>
    </w:p>
    <w:sectPr w:rsidR="00DF07D5" w:rsidSect="00302AF4">
      <w:headerReference w:type="default" r:id="rId6"/>
      <w:pgSz w:w="16838" w:h="11906" w:orient="landscape"/>
      <w:pgMar w:top="851" w:right="567" w:bottom="851" w:left="567" w:header="397" w:footer="567" w:gutter="0"/>
      <w:pgNumType w:start="1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7D5" w:rsidRDefault="00DF07D5" w:rsidP="00CA3F78">
      <w:pPr>
        <w:spacing w:after="0" w:line="240" w:lineRule="auto"/>
      </w:pPr>
      <w:r>
        <w:separator/>
      </w:r>
    </w:p>
  </w:endnote>
  <w:endnote w:type="continuationSeparator" w:id="0">
    <w:p w:rsidR="00DF07D5" w:rsidRDefault="00DF07D5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7D5" w:rsidRDefault="00DF07D5" w:rsidP="00CA3F78">
      <w:pPr>
        <w:spacing w:after="0" w:line="240" w:lineRule="auto"/>
      </w:pPr>
      <w:r>
        <w:separator/>
      </w:r>
    </w:p>
  </w:footnote>
  <w:footnote w:type="continuationSeparator" w:id="0">
    <w:p w:rsidR="00DF07D5" w:rsidRDefault="00DF07D5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7D5" w:rsidRDefault="00DF07D5">
    <w:pPr>
      <w:pStyle w:val="Header"/>
      <w:jc w:val="right"/>
    </w:pPr>
    <w:fldSimple w:instr="PAGE   \* MERGEFORMAT">
      <w:r>
        <w:rPr>
          <w:noProof/>
        </w:rPr>
        <w:t>170</w:t>
      </w:r>
    </w:fldSimple>
  </w:p>
  <w:p w:rsidR="00DF07D5" w:rsidRDefault="00DF07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0F8"/>
    <w:rsid w:val="00014294"/>
    <w:rsid w:val="00111E15"/>
    <w:rsid w:val="001818B0"/>
    <w:rsid w:val="00224ABD"/>
    <w:rsid w:val="00271E7A"/>
    <w:rsid w:val="002B7F21"/>
    <w:rsid w:val="00302AF4"/>
    <w:rsid w:val="00342403"/>
    <w:rsid w:val="003C4FE0"/>
    <w:rsid w:val="003D52A7"/>
    <w:rsid w:val="003F1CCF"/>
    <w:rsid w:val="00411E80"/>
    <w:rsid w:val="004C40F8"/>
    <w:rsid w:val="006D3F5B"/>
    <w:rsid w:val="006E3AF4"/>
    <w:rsid w:val="00853FA5"/>
    <w:rsid w:val="008C2682"/>
    <w:rsid w:val="008E3ED9"/>
    <w:rsid w:val="00A2611C"/>
    <w:rsid w:val="00A928BA"/>
    <w:rsid w:val="00A942A1"/>
    <w:rsid w:val="00AA511A"/>
    <w:rsid w:val="00B03BAA"/>
    <w:rsid w:val="00C073A5"/>
    <w:rsid w:val="00C264FD"/>
    <w:rsid w:val="00CA3F78"/>
    <w:rsid w:val="00CE5A32"/>
    <w:rsid w:val="00D02FB7"/>
    <w:rsid w:val="00DF07D5"/>
    <w:rsid w:val="00F1282F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F2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3F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A3F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02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2A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22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50</Pages>
  <Words>24896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user</cp:lastModifiedBy>
  <cp:revision>16</cp:revision>
  <cp:lastPrinted>2020-11-23T06:15:00Z</cp:lastPrinted>
  <dcterms:created xsi:type="dcterms:W3CDTF">2020-07-31T12:00:00Z</dcterms:created>
  <dcterms:modified xsi:type="dcterms:W3CDTF">2020-11-23T06:15:00Z</dcterms:modified>
</cp:coreProperties>
</file>